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35D" w:rsidRDefault="00C2035D" w:rsidP="008F5C5D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ЗАТВЕРДЖЕНО</w:t>
      </w:r>
    </w:p>
    <w:p w:rsidR="00C2035D" w:rsidRDefault="00C2035D" w:rsidP="008F5C5D">
      <w:pPr>
        <w:pStyle w:val="ShapkaDocumentu"/>
        <w:spacing w:after="0"/>
        <w:ind w:left="6237"/>
        <w:jc w:val="left"/>
        <w:rPr>
          <w:rFonts w:ascii="Times New Roman" w:hAnsi="Times New Roman"/>
          <w:b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Рішенням 61 сесії Кремінської міської ради 7 скликання</w:t>
      </w:r>
    </w:p>
    <w:p w:rsidR="00C2035D" w:rsidRDefault="00C2035D" w:rsidP="008F5C5D">
      <w:pPr>
        <w:pStyle w:val="ShapkaDocumentu"/>
        <w:spacing w:after="0"/>
        <w:ind w:left="6237"/>
        <w:jc w:val="left"/>
        <w:rPr>
          <w:rFonts w:ascii="Times New Roman" w:hAnsi="Times New Roman"/>
          <w:noProof/>
          <w:sz w:val="24"/>
          <w:szCs w:val="24"/>
          <w:lang w:val="ru-RU"/>
        </w:rPr>
      </w:pPr>
      <w:r>
        <w:rPr>
          <w:rFonts w:ascii="Times New Roman" w:hAnsi="Times New Roman"/>
          <w:noProof/>
          <w:sz w:val="24"/>
          <w:szCs w:val="24"/>
          <w:lang w:val="ru-RU"/>
        </w:rPr>
        <w:t>від  «22» липня 2020 р. № 61/__</w:t>
      </w:r>
    </w:p>
    <w:p w:rsidR="00C2035D" w:rsidRDefault="00C2035D" w:rsidP="00D6793B">
      <w:pPr>
        <w:jc w:val="center"/>
        <w:rPr>
          <w:b/>
          <w:sz w:val="24"/>
          <w:szCs w:val="24"/>
          <w:lang w:val="ru-RU" w:eastAsia="uk-UA"/>
        </w:rPr>
      </w:pPr>
    </w:p>
    <w:p w:rsidR="00C2035D" w:rsidRPr="008F5C5D" w:rsidRDefault="00C2035D" w:rsidP="00D6793B">
      <w:pPr>
        <w:jc w:val="center"/>
        <w:rPr>
          <w:b/>
          <w:sz w:val="24"/>
          <w:szCs w:val="24"/>
          <w:lang w:val="ru-RU" w:eastAsia="uk-UA"/>
        </w:rPr>
      </w:pPr>
      <w:bookmarkStart w:id="0" w:name="_GoBack"/>
      <w:bookmarkEnd w:id="0"/>
    </w:p>
    <w:p w:rsidR="00C2035D" w:rsidRDefault="00C2035D" w:rsidP="003D35DB">
      <w:pPr>
        <w:jc w:val="center"/>
        <w:rPr>
          <w:b/>
          <w:caps/>
        </w:rPr>
      </w:pPr>
      <w:r w:rsidRPr="00343DF9">
        <w:rPr>
          <w:b/>
          <w:sz w:val="24"/>
          <w:szCs w:val="24"/>
          <w:lang w:eastAsia="uk-UA"/>
        </w:rPr>
        <w:t xml:space="preserve"> </w:t>
      </w:r>
      <w:r>
        <w:rPr>
          <w:b/>
          <w:caps/>
        </w:rPr>
        <w:t xml:space="preserve">інформаційнА карткА </w:t>
      </w:r>
    </w:p>
    <w:p w:rsidR="00C2035D" w:rsidRPr="00113B56" w:rsidRDefault="00C2035D" w:rsidP="003D35DB">
      <w:pPr>
        <w:jc w:val="center"/>
        <w:rPr>
          <w:b/>
          <w:caps/>
          <w:lang w:val="ru-RU"/>
        </w:rPr>
      </w:pPr>
      <w:r>
        <w:rPr>
          <w:b/>
          <w:caps/>
        </w:rPr>
        <w:t xml:space="preserve">адміністративної послуги </w:t>
      </w:r>
      <w:r>
        <w:rPr>
          <w:b/>
        </w:rPr>
        <w:t>№ 09/0</w:t>
      </w:r>
      <w:r>
        <w:rPr>
          <w:b/>
          <w:lang w:val="ru-RU"/>
        </w:rPr>
        <w:t>7</w:t>
      </w:r>
    </w:p>
    <w:p w:rsidR="00C2035D" w:rsidRPr="0022066F" w:rsidRDefault="00C2035D" w:rsidP="00062A2E">
      <w:pPr>
        <w:jc w:val="center"/>
        <w:rPr>
          <w:b/>
          <w:u w:val="single"/>
        </w:rPr>
      </w:pPr>
      <w:bookmarkStart w:id="1" w:name="n13"/>
      <w:bookmarkEnd w:id="1"/>
      <w:r w:rsidRPr="00AD01F6">
        <w:rPr>
          <w:b/>
          <w:u w:val="single"/>
        </w:rPr>
        <w:t xml:space="preserve">Видача </w:t>
      </w:r>
      <w:r w:rsidRPr="0022066F">
        <w:rPr>
          <w:b/>
          <w:u w:val="single"/>
        </w:rPr>
        <w:t xml:space="preserve">ордеру </w:t>
      </w:r>
      <w:r w:rsidRPr="0022066F">
        <w:rPr>
          <w:b/>
          <w:u w:val="single"/>
          <w:lang w:eastAsia="ru-RU"/>
        </w:rPr>
        <w:t xml:space="preserve"> на вселення до службового житла</w:t>
      </w:r>
    </w:p>
    <w:p w:rsidR="00C2035D" w:rsidRPr="00FD2F66" w:rsidRDefault="00C2035D" w:rsidP="00AD01F6">
      <w:pPr>
        <w:jc w:val="center"/>
        <w:rPr>
          <w:sz w:val="20"/>
          <w:szCs w:val="20"/>
        </w:rPr>
      </w:pPr>
      <w:r>
        <w:rPr>
          <w:sz w:val="20"/>
          <w:szCs w:val="20"/>
        </w:rPr>
        <w:t>(</w:t>
      </w:r>
      <w:r w:rsidRPr="00FD2F66">
        <w:rPr>
          <w:sz w:val="20"/>
          <w:szCs w:val="20"/>
        </w:rPr>
        <w:t>назва адміністративної послуги</w:t>
      </w:r>
      <w:r>
        <w:rPr>
          <w:sz w:val="20"/>
          <w:szCs w:val="20"/>
        </w:rPr>
        <w:t>)</w:t>
      </w:r>
    </w:p>
    <w:p w:rsidR="00C2035D" w:rsidRDefault="00C2035D" w:rsidP="002D5EA0">
      <w:pPr>
        <w:jc w:val="center"/>
        <w:rPr>
          <w:b/>
          <w:sz w:val="24"/>
          <w:szCs w:val="24"/>
          <w:u w:val="single"/>
          <w:lang w:eastAsia="uk-UA"/>
        </w:rPr>
      </w:pPr>
      <w:r>
        <w:rPr>
          <w:b/>
          <w:u w:val="single"/>
          <w:lang w:eastAsia="uk-UA"/>
        </w:rPr>
        <w:t>Відділ житлово-комунального господарства та будівництва</w:t>
      </w:r>
    </w:p>
    <w:p w:rsidR="00C2035D" w:rsidRPr="00343DF9" w:rsidRDefault="00C2035D" w:rsidP="003B2B9E">
      <w:pPr>
        <w:jc w:val="center"/>
        <w:rPr>
          <w:sz w:val="20"/>
          <w:szCs w:val="20"/>
          <w:lang w:eastAsia="uk-UA"/>
        </w:rPr>
      </w:pPr>
      <w:r w:rsidRPr="00343DF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C2035D" w:rsidRPr="00343DF9" w:rsidRDefault="00C2035D" w:rsidP="00F03E60">
      <w:pPr>
        <w:jc w:val="center"/>
        <w:rPr>
          <w:sz w:val="20"/>
          <w:szCs w:val="20"/>
          <w:lang w:eastAsia="uk-UA"/>
        </w:rPr>
      </w:pPr>
    </w:p>
    <w:tbl>
      <w:tblPr>
        <w:tblW w:w="4941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507"/>
        <w:gridCol w:w="3030"/>
        <w:gridCol w:w="76"/>
        <w:gridCol w:w="6452"/>
      </w:tblGrid>
      <w:tr w:rsidR="00C2035D" w:rsidRPr="00343DF9" w:rsidTr="00157373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343DF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C2035D" w:rsidRPr="00343DF9" w:rsidRDefault="00C2035D" w:rsidP="0015737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C2035D" w:rsidRPr="00343DF9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Місцезнаходження суб’єкта надання адміністративної послуги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rPr>
                <w:i/>
                <w:sz w:val="24"/>
                <w:szCs w:val="24"/>
                <w:lang w:eastAsia="uk-UA"/>
              </w:rPr>
            </w:pPr>
            <w:r w:rsidRPr="002C5E47">
              <w:rPr>
                <w:sz w:val="24"/>
                <w:szCs w:val="24"/>
              </w:rPr>
              <w:t>92900, Луганська область, Кремінський район, м. Кремінна, просп. Дружби, 13</w:t>
            </w:r>
          </w:p>
        </w:tc>
      </w:tr>
      <w:tr w:rsidR="00C2035D" w:rsidRPr="00343DF9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6E3B00" w:rsidRDefault="00C2035D" w:rsidP="00157373">
            <w:pPr>
              <w:ind w:firstLine="709"/>
              <w:rPr>
                <w:sz w:val="24"/>
                <w:szCs w:val="24"/>
              </w:rPr>
            </w:pPr>
            <w:r w:rsidRPr="006E3B00">
              <w:rPr>
                <w:sz w:val="24"/>
                <w:szCs w:val="24"/>
              </w:rPr>
              <w:t>Понеділок, середа, четвер</w:t>
            </w:r>
          </w:p>
          <w:p w:rsidR="00C2035D" w:rsidRPr="006E3B00" w:rsidRDefault="00C2035D" w:rsidP="00157373">
            <w:pPr>
              <w:ind w:firstLine="709"/>
              <w:rPr>
                <w:sz w:val="24"/>
                <w:szCs w:val="24"/>
              </w:rPr>
            </w:pPr>
            <w:r w:rsidRPr="006E3B00">
              <w:rPr>
                <w:sz w:val="24"/>
                <w:szCs w:val="24"/>
              </w:rPr>
              <w:t>З 08.00 до 17.00</w:t>
            </w:r>
          </w:p>
          <w:p w:rsidR="00C2035D" w:rsidRPr="00343DF9" w:rsidRDefault="00C2035D" w:rsidP="00157373">
            <w:pPr>
              <w:rPr>
                <w:i/>
                <w:sz w:val="24"/>
                <w:szCs w:val="24"/>
                <w:lang w:eastAsia="uk-UA"/>
              </w:rPr>
            </w:pPr>
            <w:r w:rsidRPr="006E3B00">
              <w:rPr>
                <w:sz w:val="24"/>
                <w:szCs w:val="24"/>
              </w:rPr>
              <w:t>Обідня перерва з 12.00 до 13.00</w:t>
            </w:r>
          </w:p>
        </w:tc>
      </w:tr>
      <w:tr w:rsidR="00C2035D" w:rsidRPr="00343DF9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 суб’єкта надання адміністративної послуги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6E3B00" w:rsidRDefault="00C2035D" w:rsidP="00157373">
            <w:pPr>
              <w:rPr>
                <w:sz w:val="24"/>
                <w:szCs w:val="24"/>
              </w:rPr>
            </w:pPr>
            <w:r w:rsidRPr="006E3B00">
              <w:rPr>
                <w:sz w:val="24"/>
                <w:szCs w:val="24"/>
              </w:rPr>
              <w:t>Тел./факс (06454) 2-16-4</w:t>
            </w:r>
            <w:r>
              <w:rPr>
                <w:sz w:val="24"/>
                <w:szCs w:val="24"/>
              </w:rPr>
              <w:t>0</w:t>
            </w:r>
            <w:r w:rsidRPr="006E3B00">
              <w:rPr>
                <w:sz w:val="24"/>
                <w:szCs w:val="24"/>
              </w:rPr>
              <w:t xml:space="preserve"> </w:t>
            </w:r>
          </w:p>
          <w:p w:rsidR="00C2035D" w:rsidRPr="00343DF9" w:rsidRDefault="00C2035D" w:rsidP="00157373">
            <w:pPr>
              <w:rPr>
                <w:i/>
                <w:sz w:val="24"/>
                <w:szCs w:val="24"/>
                <w:lang w:eastAsia="uk-UA"/>
              </w:rPr>
            </w:pPr>
            <w:r w:rsidRPr="006E3B00">
              <w:rPr>
                <w:sz w:val="24"/>
                <w:szCs w:val="24"/>
              </w:rPr>
              <w:t xml:space="preserve">Адреса електронної пошти: </w:t>
            </w:r>
            <w:r w:rsidRPr="006E3B00">
              <w:rPr>
                <w:sz w:val="24"/>
                <w:szCs w:val="24"/>
                <w:lang w:val="en-US"/>
              </w:rPr>
              <w:t>kremgorsovet</w:t>
            </w:r>
            <w:r w:rsidRPr="006E3B00">
              <w:rPr>
                <w:sz w:val="24"/>
                <w:szCs w:val="24"/>
                <w:lang w:val="ru-RU"/>
              </w:rPr>
              <w:t>@</w:t>
            </w:r>
            <w:r w:rsidRPr="006E3B00">
              <w:rPr>
                <w:sz w:val="24"/>
                <w:szCs w:val="24"/>
                <w:lang w:val="en-US"/>
              </w:rPr>
              <w:t>gmail</w:t>
            </w:r>
            <w:r w:rsidRPr="006E3B00">
              <w:rPr>
                <w:sz w:val="24"/>
                <w:szCs w:val="24"/>
                <w:lang w:val="ru-RU"/>
              </w:rPr>
              <w:t>.</w:t>
            </w:r>
            <w:r w:rsidRPr="006E3B00">
              <w:rPr>
                <w:sz w:val="24"/>
                <w:szCs w:val="24"/>
                <w:lang w:val="en-US"/>
              </w:rPr>
              <w:t>com</w:t>
            </w:r>
          </w:p>
        </w:tc>
      </w:tr>
      <w:tr w:rsidR="00C2035D" w:rsidRPr="00343DF9" w:rsidTr="00157373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2035D" w:rsidRPr="00343DF9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Default="00C2035D" w:rsidP="00157373">
            <w:pPr>
              <w:tabs>
                <w:tab w:val="left" w:pos="21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Конституція України</w:t>
            </w:r>
          </w:p>
          <w:p w:rsidR="00C2035D" w:rsidRDefault="00C2035D" w:rsidP="00157373">
            <w:pPr>
              <w:tabs>
                <w:tab w:val="left" w:pos="217"/>
              </w:tabs>
              <w:rPr>
                <w:sz w:val="24"/>
                <w:szCs w:val="24"/>
              </w:rPr>
            </w:pPr>
            <w:r w:rsidRPr="007D23B9">
              <w:rPr>
                <w:sz w:val="24"/>
                <w:szCs w:val="24"/>
              </w:rPr>
              <w:t xml:space="preserve">Про </w:t>
            </w:r>
            <w:r>
              <w:rPr>
                <w:sz w:val="24"/>
                <w:szCs w:val="24"/>
              </w:rPr>
              <w:t>адміністративні послуги</w:t>
            </w:r>
            <w:r w:rsidRPr="007D23B9">
              <w:rPr>
                <w:sz w:val="24"/>
                <w:szCs w:val="24"/>
              </w:rPr>
              <w:t xml:space="preserve"> </w:t>
            </w:r>
          </w:p>
          <w:p w:rsidR="00C2035D" w:rsidRPr="00157373" w:rsidRDefault="00C2035D" w:rsidP="00157373">
            <w:pPr>
              <w:tabs>
                <w:tab w:val="left" w:pos="217"/>
              </w:tabs>
              <w:rPr>
                <w:sz w:val="24"/>
                <w:szCs w:val="24"/>
                <w:lang w:eastAsia="uk-UA"/>
              </w:rPr>
            </w:pPr>
            <w:r w:rsidRPr="00201801">
              <w:rPr>
                <w:bCs/>
                <w:sz w:val="24"/>
                <w:szCs w:val="24"/>
              </w:rPr>
              <w:t>Житлов</w:t>
            </w:r>
            <w:r>
              <w:rPr>
                <w:bCs/>
                <w:sz w:val="24"/>
                <w:szCs w:val="24"/>
              </w:rPr>
              <w:t>ий кодекс Української РСР</w:t>
            </w:r>
          </w:p>
        </w:tc>
      </w:tr>
      <w:tr w:rsidR="00C2035D" w:rsidRPr="00343DF9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CD6741" w:rsidRDefault="00C2035D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CD6741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Default="00C2035D" w:rsidP="00AD01F6">
            <w:pPr>
              <w:pStyle w:val="HTMLPreformatte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r w:rsidRPr="00201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ерелік  категорій працівників, яким може бути надано службові жилі приміщення, затверджен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ий</w:t>
            </w:r>
            <w:r w:rsidRPr="00201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постановою Ради Міністрів УРСР від  4 лютого  1988 р. N 37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201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2018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C2035D" w:rsidRDefault="00C2035D" w:rsidP="00AD01F6">
            <w:pPr>
              <w:pStyle w:val="HTMLPreformatted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201801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Положення про порядок надання службових жилих приміщень і користування ними в Українській РСР,</w:t>
            </w:r>
          </w:p>
          <w:p w:rsidR="00C2035D" w:rsidRPr="00CD6741" w:rsidRDefault="00C2035D" w:rsidP="002207D0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Розпорядження Кабінету міністрів України від 16.05.2014 № 523-р</w:t>
            </w:r>
            <w:r>
              <w:rPr>
                <w:b/>
                <w:bCs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7943A3">
              <w:rPr>
                <w:bCs/>
                <w:color w:val="000000"/>
                <w:sz w:val="24"/>
                <w:szCs w:val="24"/>
                <w:shd w:val="clear" w:color="auto" w:fill="FFFFFF"/>
              </w:rPr>
              <w:t>«Деякі питання надання адміністративних послуг органів виконавчої влади через центри надання адміністративних послуг»</w:t>
            </w:r>
          </w:p>
        </w:tc>
      </w:tr>
      <w:tr w:rsidR="00C2035D" w:rsidRPr="00FF22E3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157373" w:rsidRDefault="00C2035D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157373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157373" w:rsidRDefault="00C2035D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157373">
              <w:rPr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3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157373" w:rsidRDefault="00C2035D" w:rsidP="00157373">
            <w:pPr>
              <w:rPr>
                <w:sz w:val="24"/>
                <w:szCs w:val="24"/>
                <w:lang w:eastAsia="uk-UA"/>
              </w:rPr>
            </w:pPr>
          </w:p>
        </w:tc>
      </w:tr>
      <w:tr w:rsidR="00C2035D" w:rsidRPr="00343DF9" w:rsidTr="00157373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343DF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C2035D" w:rsidRPr="00343DF9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FF22E3" w:rsidRDefault="00C2035D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FF22E3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2207D0" w:rsidRDefault="00C2035D" w:rsidP="00157373">
            <w:pPr>
              <w:rPr>
                <w:sz w:val="24"/>
                <w:szCs w:val="24"/>
                <w:highlight w:val="yellow"/>
                <w:lang w:eastAsia="uk-UA"/>
              </w:rPr>
            </w:pPr>
            <w:r w:rsidRPr="002207D0">
              <w:rPr>
                <w:color w:val="000000"/>
                <w:sz w:val="24"/>
                <w:szCs w:val="24"/>
                <w:shd w:val="clear" w:color="auto" w:fill="FFFFFF"/>
              </w:rPr>
              <w:t>Рішенням адміністрації підприємства, установи, організації,  органу управління іншої кооперативної та іншої громадської організації щодо надання службового жилого приміщення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робітнику, згідно із </w:t>
            </w:r>
            <w:r w:rsidRPr="002207D0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hyperlink r:id="rId7" w:tgtFrame="_blank" w:history="1">
              <w:r w:rsidRPr="002207D0">
                <w:rPr>
                  <w:rStyle w:val="Hyperlink"/>
                  <w:color w:val="auto"/>
                  <w:sz w:val="24"/>
                  <w:szCs w:val="24"/>
                  <w:u w:val="none"/>
                  <w:shd w:val="clear" w:color="auto" w:fill="FFFFFF"/>
                </w:rPr>
                <w:t>Переліком  категорій робітників, яким може бути надано службові жилі приміщення</w:t>
              </w:r>
            </w:hyperlink>
          </w:p>
        </w:tc>
      </w:tr>
      <w:tr w:rsidR="00C2035D" w:rsidRPr="00343DF9" w:rsidTr="00157373">
        <w:trPr>
          <w:trHeight w:val="1910"/>
        </w:trPr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Default="00C2035D" w:rsidP="002207D0">
            <w:pPr>
              <w:numPr>
                <w:ilvl w:val="0"/>
                <w:numId w:val="18"/>
              </w:num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bookmarkStart w:id="3" w:name="n550"/>
            <w:bookmarkEnd w:id="3"/>
            <w:r>
              <w:rPr>
                <w:color w:val="000000"/>
                <w:sz w:val="24"/>
                <w:szCs w:val="24"/>
              </w:rPr>
              <w:t xml:space="preserve">рішення адміністрації підприємства, установи, організації, органу управління іншої кооперативної та іншої громадської організації; </w:t>
            </w:r>
          </w:p>
          <w:p w:rsidR="00C2035D" w:rsidRDefault="00C2035D" w:rsidP="002207D0">
            <w:pPr>
              <w:numPr>
                <w:ilvl w:val="0"/>
                <w:numId w:val="18"/>
              </w:num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ксерокопія паспорту, ідентифікаційного коду робітника та членів його сімї; </w:t>
            </w:r>
          </w:p>
          <w:p w:rsidR="00C2035D" w:rsidRDefault="00C2035D" w:rsidP="002207D0">
            <w:pPr>
              <w:numPr>
                <w:ilvl w:val="0"/>
                <w:numId w:val="18"/>
              </w:numPr>
              <w:tabs>
                <w:tab w:val="left" w:pos="567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довідка про займану посаду;</w:t>
            </w:r>
          </w:p>
          <w:p w:rsidR="00C2035D" w:rsidRPr="00AD01F6" w:rsidRDefault="00C2035D" w:rsidP="00CD6741">
            <w:pPr>
              <w:pStyle w:val="a"/>
              <w:ind w:left="360"/>
              <w:rPr>
                <w:rFonts w:ascii="Times New Roman" w:hAnsi="Times New Roman" w:cs="Times New Roman"/>
                <w:b/>
                <w:iCs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--</w:t>
            </w:r>
            <w:r w:rsidRPr="00AD01F6">
              <w:rPr>
                <w:rFonts w:ascii="Times New Roman" w:hAnsi="Times New Roman" w:cs="Times New Roman"/>
                <w:color w:val="000000"/>
                <w:lang w:val="uk-UA"/>
              </w:rPr>
              <w:t xml:space="preserve">-  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   </w:t>
            </w:r>
            <w:r w:rsidRPr="00AD01F6">
              <w:rPr>
                <w:rFonts w:ascii="Times New Roman" w:hAnsi="Times New Roman" w:cs="Times New Roman"/>
                <w:color w:val="000000"/>
              </w:rPr>
              <w:t>довідка про склад сімї .</w:t>
            </w:r>
          </w:p>
        </w:tc>
      </w:tr>
      <w:tr w:rsidR="00C2035D" w:rsidRPr="00343DF9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FF22E3" w:rsidRDefault="00C2035D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FF22E3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CD6741" w:rsidRDefault="00C2035D" w:rsidP="00157373">
            <w:pPr>
              <w:rPr>
                <w:sz w:val="24"/>
                <w:szCs w:val="24"/>
              </w:rPr>
            </w:pPr>
            <w:r w:rsidRPr="00CD6741">
              <w:rPr>
                <w:sz w:val="24"/>
                <w:szCs w:val="24"/>
              </w:rPr>
              <w:t>Документи для отримання адміністративної послуги надає адміністрація підприємства (установи, організації)</w:t>
            </w:r>
          </w:p>
        </w:tc>
      </w:tr>
      <w:tr w:rsidR="00C2035D" w:rsidRPr="00343DF9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C2035D" w:rsidRPr="00343DF9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jc w:val="center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FF22E3" w:rsidRDefault="00C2035D" w:rsidP="0015737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календарних днів</w:t>
            </w:r>
          </w:p>
          <w:p w:rsidR="00C2035D" w:rsidRPr="00FF22E3" w:rsidRDefault="00C2035D" w:rsidP="00157373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</w:p>
        </w:tc>
      </w:tr>
      <w:tr w:rsidR="00C2035D" w:rsidRPr="00343DF9" w:rsidTr="00157373">
        <w:tc>
          <w:tcPr>
            <w:tcW w:w="25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343DF9" w:rsidRDefault="00C2035D" w:rsidP="00157373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157373" w:rsidRDefault="00C2035D" w:rsidP="00157373">
            <w:pPr>
              <w:jc w:val="left"/>
              <w:rPr>
                <w:sz w:val="24"/>
                <w:szCs w:val="24"/>
                <w:lang w:eastAsia="uk-UA"/>
              </w:rPr>
            </w:pPr>
            <w:r w:rsidRPr="00157373"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4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2035D" w:rsidRPr="00CD6741" w:rsidRDefault="00C2035D" w:rsidP="00CD6741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CD6741">
              <w:rPr>
                <w:sz w:val="24"/>
                <w:szCs w:val="24"/>
              </w:rPr>
              <w:t>—</w:t>
            </w:r>
            <w:r w:rsidRPr="00CD6741">
              <w:rPr>
                <w:sz w:val="24"/>
                <w:szCs w:val="24"/>
              </w:rPr>
              <w:tab/>
              <w:t>не надані оригінали документів щодо всіх членів сім'ї, включених в ордер;</w:t>
            </w:r>
          </w:p>
          <w:p w:rsidR="00C2035D" w:rsidRPr="00CD6741" w:rsidRDefault="00C2035D" w:rsidP="00CD6741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CD6741">
              <w:rPr>
                <w:sz w:val="24"/>
                <w:szCs w:val="24"/>
              </w:rPr>
              <w:t>—</w:t>
            </w:r>
            <w:r w:rsidRPr="00CD6741">
              <w:rPr>
                <w:sz w:val="24"/>
                <w:szCs w:val="24"/>
              </w:rPr>
              <w:tab/>
              <w:t>відсутність громадянина у Переліку категорій робітників, яким може бути надано службові жилі приміщення, встановленого законодавством;</w:t>
            </w:r>
          </w:p>
          <w:p w:rsidR="00C2035D" w:rsidRPr="00CD6741" w:rsidRDefault="00C2035D" w:rsidP="00CD6741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CD6741">
              <w:rPr>
                <w:sz w:val="24"/>
                <w:szCs w:val="24"/>
              </w:rPr>
              <w:t>—</w:t>
            </w:r>
            <w:r w:rsidRPr="00CD6741">
              <w:rPr>
                <w:sz w:val="24"/>
                <w:szCs w:val="24"/>
              </w:rPr>
              <w:tab/>
              <w:t>виявлення в поданих документах недостовірних відомостей.</w:t>
            </w:r>
          </w:p>
          <w:p w:rsidR="00C2035D" w:rsidRPr="00CD6741" w:rsidRDefault="00C2035D" w:rsidP="00CD6741">
            <w:pPr>
              <w:jc w:val="left"/>
              <w:rPr>
                <w:i/>
                <w:sz w:val="24"/>
                <w:szCs w:val="24"/>
              </w:rPr>
            </w:pPr>
            <w:r w:rsidRPr="00CD6741">
              <w:rPr>
                <w:sz w:val="24"/>
                <w:szCs w:val="24"/>
              </w:rPr>
              <w:t>—</w:t>
            </w:r>
            <w:r w:rsidRPr="00CD6741">
              <w:rPr>
                <w:sz w:val="24"/>
                <w:szCs w:val="24"/>
              </w:rPr>
              <w:tab/>
              <w:t>подання заявником неповного пакету документів.</w:t>
            </w:r>
          </w:p>
        </w:tc>
      </w:tr>
      <w:tr w:rsidR="00C2035D" w:rsidTr="00157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35"/>
        </w:trPr>
        <w:tc>
          <w:tcPr>
            <w:tcW w:w="252" w:type="pct"/>
          </w:tcPr>
          <w:p w:rsidR="00C2035D" w:rsidRPr="00343DF9" w:rsidRDefault="00C2035D" w:rsidP="00743FA9">
            <w:pPr>
              <w:jc w:val="center"/>
              <w:rPr>
                <w:sz w:val="24"/>
                <w:szCs w:val="24"/>
                <w:lang w:eastAsia="uk-UA"/>
              </w:rPr>
            </w:pPr>
            <w:bookmarkStart w:id="4" w:name="n43"/>
            <w:bookmarkEnd w:id="4"/>
            <w:r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05" w:type="pct"/>
          </w:tcPr>
          <w:p w:rsidR="00C2035D" w:rsidRPr="00CD6741" w:rsidRDefault="00C2035D" w:rsidP="00743FA9">
            <w:pPr>
              <w:jc w:val="left"/>
              <w:rPr>
                <w:sz w:val="24"/>
                <w:szCs w:val="24"/>
                <w:lang w:eastAsia="uk-UA"/>
              </w:rPr>
            </w:pPr>
            <w:r w:rsidRPr="00CD6741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43" w:type="pct"/>
            <w:gridSpan w:val="2"/>
          </w:tcPr>
          <w:p w:rsidR="00C2035D" w:rsidRPr="00CD6741" w:rsidRDefault="00C2035D" w:rsidP="00743FA9">
            <w:pPr>
              <w:jc w:val="left"/>
              <w:rPr>
                <w:i/>
                <w:sz w:val="24"/>
                <w:szCs w:val="24"/>
              </w:rPr>
            </w:pPr>
            <w:r w:rsidRPr="00CD6741">
              <w:rPr>
                <w:sz w:val="24"/>
                <w:szCs w:val="24"/>
              </w:rPr>
              <w:t xml:space="preserve">Ордер </w:t>
            </w:r>
            <w:r>
              <w:rPr>
                <w:sz w:val="24"/>
                <w:szCs w:val="24"/>
              </w:rPr>
              <w:t xml:space="preserve">для вселення до наданого </w:t>
            </w:r>
            <w:r w:rsidRPr="00CD6741">
              <w:rPr>
                <w:sz w:val="24"/>
                <w:szCs w:val="24"/>
              </w:rPr>
              <w:t xml:space="preserve"> службов</w:t>
            </w:r>
            <w:r>
              <w:rPr>
                <w:sz w:val="24"/>
                <w:szCs w:val="24"/>
              </w:rPr>
              <w:t xml:space="preserve">ого приміщення </w:t>
            </w:r>
          </w:p>
        </w:tc>
      </w:tr>
      <w:tr w:rsidR="00C2035D" w:rsidTr="001573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1020"/>
        </w:trPr>
        <w:tc>
          <w:tcPr>
            <w:tcW w:w="252" w:type="pct"/>
          </w:tcPr>
          <w:p w:rsidR="00C2035D" w:rsidRDefault="00C2035D" w:rsidP="00743F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  <w:p w:rsidR="00C2035D" w:rsidRPr="00157373" w:rsidRDefault="00C2035D" w:rsidP="00157373">
            <w:pPr>
              <w:rPr>
                <w:sz w:val="24"/>
                <w:szCs w:val="24"/>
              </w:rPr>
            </w:pPr>
          </w:p>
        </w:tc>
        <w:tc>
          <w:tcPr>
            <w:tcW w:w="1505" w:type="pct"/>
          </w:tcPr>
          <w:p w:rsidR="00C2035D" w:rsidRPr="00343DF9" w:rsidRDefault="00C2035D" w:rsidP="00743FA9">
            <w:pPr>
              <w:jc w:val="left"/>
              <w:rPr>
                <w:sz w:val="24"/>
                <w:szCs w:val="24"/>
                <w:lang w:eastAsia="uk-UA"/>
              </w:rPr>
            </w:pPr>
            <w:r w:rsidRPr="00343DF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43" w:type="pct"/>
            <w:gridSpan w:val="2"/>
          </w:tcPr>
          <w:p w:rsidR="00C2035D" w:rsidRPr="00CD6741" w:rsidRDefault="00C2035D" w:rsidP="00743FA9">
            <w:pPr>
              <w:pStyle w:val="ListParagraph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CD6741">
              <w:rPr>
                <w:sz w:val="24"/>
                <w:szCs w:val="24"/>
              </w:rPr>
              <w:t>Отримує особа, якій надається службове жиле приміщення при пред’</w:t>
            </w:r>
            <w:r>
              <w:rPr>
                <w:sz w:val="24"/>
                <w:szCs w:val="24"/>
              </w:rPr>
              <w:t xml:space="preserve">явленні паспорту </w:t>
            </w:r>
            <w:r w:rsidRPr="00CD6741">
              <w:rPr>
                <w:sz w:val="24"/>
                <w:szCs w:val="24"/>
              </w:rPr>
              <w:t xml:space="preserve"> </w:t>
            </w:r>
          </w:p>
        </w:tc>
      </w:tr>
    </w:tbl>
    <w:p w:rsidR="00C2035D" w:rsidRPr="00343DF9" w:rsidRDefault="00C2035D" w:rsidP="00240098">
      <w:pPr>
        <w:tabs>
          <w:tab w:val="left" w:pos="5670"/>
        </w:tabs>
        <w:rPr>
          <w:sz w:val="6"/>
          <w:szCs w:val="6"/>
        </w:rPr>
      </w:pPr>
      <w:r>
        <w:rPr>
          <w:sz w:val="6"/>
          <w:szCs w:val="6"/>
        </w:rPr>
        <w:tab/>
      </w:r>
    </w:p>
    <w:p w:rsidR="00C2035D" w:rsidRDefault="00C2035D" w:rsidP="00311818">
      <w:pPr>
        <w:tabs>
          <w:tab w:val="left" w:pos="9564"/>
        </w:tabs>
        <w:rPr>
          <w:sz w:val="14"/>
          <w:szCs w:val="14"/>
        </w:rPr>
      </w:pPr>
    </w:p>
    <w:p w:rsidR="00C2035D" w:rsidRDefault="00C2035D" w:rsidP="00311818">
      <w:pPr>
        <w:tabs>
          <w:tab w:val="left" w:pos="9564"/>
        </w:tabs>
        <w:rPr>
          <w:sz w:val="14"/>
          <w:szCs w:val="14"/>
        </w:rPr>
      </w:pPr>
    </w:p>
    <w:p w:rsidR="00C2035D" w:rsidRDefault="00C2035D" w:rsidP="00311818">
      <w:pPr>
        <w:tabs>
          <w:tab w:val="left" w:pos="9564"/>
        </w:tabs>
        <w:rPr>
          <w:sz w:val="14"/>
          <w:szCs w:val="14"/>
        </w:rPr>
      </w:pPr>
    </w:p>
    <w:p w:rsidR="00C2035D" w:rsidRDefault="00C2035D" w:rsidP="00311818">
      <w:pPr>
        <w:tabs>
          <w:tab w:val="left" w:pos="9564"/>
        </w:tabs>
        <w:rPr>
          <w:sz w:val="14"/>
          <w:szCs w:val="14"/>
        </w:rPr>
      </w:pPr>
    </w:p>
    <w:p w:rsidR="00C2035D" w:rsidRPr="00343DF9" w:rsidRDefault="00C2035D" w:rsidP="00F03E60">
      <w:pPr>
        <w:jc w:val="right"/>
        <w:rPr>
          <w:sz w:val="24"/>
          <w:szCs w:val="24"/>
        </w:rPr>
      </w:pPr>
    </w:p>
    <w:p w:rsidR="00C2035D" w:rsidRPr="00343DF9" w:rsidRDefault="00C2035D" w:rsidP="00F03E60">
      <w:pPr>
        <w:jc w:val="right"/>
        <w:rPr>
          <w:sz w:val="24"/>
          <w:szCs w:val="24"/>
        </w:rPr>
      </w:pPr>
    </w:p>
    <w:p w:rsidR="00C2035D" w:rsidRPr="00343DF9" w:rsidRDefault="00C2035D"/>
    <w:sectPr w:rsidR="00C2035D" w:rsidRPr="00343DF9" w:rsidSect="005C22F4">
      <w:headerReference w:type="default" r:id="rId8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35D" w:rsidRDefault="00C2035D">
      <w:r>
        <w:separator/>
      </w:r>
    </w:p>
  </w:endnote>
  <w:endnote w:type="continuationSeparator" w:id="0">
    <w:p w:rsidR="00C2035D" w:rsidRDefault="00C203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ntiqu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35D" w:rsidRDefault="00C2035D">
      <w:r>
        <w:separator/>
      </w:r>
    </w:p>
  </w:footnote>
  <w:footnote w:type="continuationSeparator" w:id="0">
    <w:p w:rsidR="00C2035D" w:rsidRDefault="00C203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35D" w:rsidRPr="0048466D" w:rsidRDefault="00C2035D">
    <w:pPr>
      <w:pStyle w:val="Header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Pr="002D5EA0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4D39"/>
    <w:multiLevelType w:val="hybridMultilevel"/>
    <w:tmpl w:val="360A6724"/>
    <w:lvl w:ilvl="0" w:tplc="2EC6C2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134203FC"/>
    <w:multiLevelType w:val="hybridMultilevel"/>
    <w:tmpl w:val="470616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CEA0375"/>
    <w:multiLevelType w:val="hybridMultilevel"/>
    <w:tmpl w:val="894CB36E"/>
    <w:lvl w:ilvl="0" w:tplc="A5CC140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">
    <w:nsid w:val="2606005D"/>
    <w:multiLevelType w:val="hybridMultilevel"/>
    <w:tmpl w:val="FC0041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CD1163"/>
    <w:multiLevelType w:val="hybridMultilevel"/>
    <w:tmpl w:val="FE281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B6459F5"/>
    <w:multiLevelType w:val="hybridMultilevel"/>
    <w:tmpl w:val="11E6F6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C61584"/>
    <w:multiLevelType w:val="hybridMultilevel"/>
    <w:tmpl w:val="3C5E5B48"/>
    <w:lvl w:ilvl="0" w:tplc="0419000F">
      <w:start w:val="1"/>
      <w:numFmt w:val="decimal"/>
      <w:lvlText w:val="%1."/>
      <w:lvlJc w:val="left"/>
      <w:pPr>
        <w:ind w:left="5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9" w:hanging="180"/>
      </w:pPr>
      <w:rPr>
        <w:rFonts w:cs="Times New Roman"/>
      </w:rPr>
    </w:lvl>
  </w:abstractNum>
  <w:abstractNum w:abstractNumId="7">
    <w:nsid w:val="3A837C4F"/>
    <w:multiLevelType w:val="hybridMultilevel"/>
    <w:tmpl w:val="DD6613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1240C5E"/>
    <w:multiLevelType w:val="hybridMultilevel"/>
    <w:tmpl w:val="FB6031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1F731BE"/>
    <w:multiLevelType w:val="hybridMultilevel"/>
    <w:tmpl w:val="521E9C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4B854EB"/>
    <w:multiLevelType w:val="hybridMultilevel"/>
    <w:tmpl w:val="E65CD3E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9624F33"/>
    <w:multiLevelType w:val="hybridMultilevel"/>
    <w:tmpl w:val="2F4A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2A21B97"/>
    <w:multiLevelType w:val="hybridMultilevel"/>
    <w:tmpl w:val="6BDC4880"/>
    <w:lvl w:ilvl="0" w:tplc="DE363F1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654970F0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55A696A"/>
    <w:multiLevelType w:val="hybridMultilevel"/>
    <w:tmpl w:val="788CF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86D6CC4"/>
    <w:multiLevelType w:val="hybridMultilevel"/>
    <w:tmpl w:val="53544E28"/>
    <w:lvl w:ilvl="0" w:tplc="8D905098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6">
    <w:nsid w:val="6CC3375B"/>
    <w:multiLevelType w:val="hybridMultilevel"/>
    <w:tmpl w:val="1A2C5FB6"/>
    <w:lvl w:ilvl="0" w:tplc="0EFAE156">
      <w:numFmt w:val="bullet"/>
      <w:lvlText w:val="—"/>
      <w:lvlJc w:val="left"/>
      <w:pPr>
        <w:tabs>
          <w:tab w:val="num" w:pos="930"/>
        </w:tabs>
        <w:ind w:left="930" w:hanging="5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0C5DD8"/>
    <w:multiLevelType w:val="hybridMultilevel"/>
    <w:tmpl w:val="973C86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4"/>
  </w:num>
  <w:num w:numId="3">
    <w:abstractNumId w:val="10"/>
  </w:num>
  <w:num w:numId="4">
    <w:abstractNumId w:val="1"/>
  </w:num>
  <w:num w:numId="5">
    <w:abstractNumId w:val="11"/>
  </w:num>
  <w:num w:numId="6">
    <w:abstractNumId w:val="6"/>
  </w:num>
  <w:num w:numId="7">
    <w:abstractNumId w:val="15"/>
  </w:num>
  <w:num w:numId="8">
    <w:abstractNumId w:val="2"/>
  </w:num>
  <w:num w:numId="9">
    <w:abstractNumId w:val="17"/>
  </w:num>
  <w:num w:numId="10">
    <w:abstractNumId w:val="12"/>
  </w:num>
  <w:num w:numId="11">
    <w:abstractNumId w:val="5"/>
  </w:num>
  <w:num w:numId="12">
    <w:abstractNumId w:val="0"/>
  </w:num>
  <w:num w:numId="13">
    <w:abstractNumId w:val="3"/>
  </w:num>
  <w:num w:numId="14">
    <w:abstractNumId w:val="9"/>
  </w:num>
  <w:num w:numId="15">
    <w:abstractNumId w:val="7"/>
  </w:num>
  <w:num w:numId="16">
    <w:abstractNumId w:val="4"/>
  </w:num>
  <w:num w:numId="17">
    <w:abstractNumId w:val="8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E60"/>
    <w:rsid w:val="00010AF8"/>
    <w:rsid w:val="00036A10"/>
    <w:rsid w:val="00062A2E"/>
    <w:rsid w:val="000861CE"/>
    <w:rsid w:val="000A7145"/>
    <w:rsid w:val="000B179B"/>
    <w:rsid w:val="000B29F1"/>
    <w:rsid w:val="000B62AA"/>
    <w:rsid w:val="000C3E3C"/>
    <w:rsid w:val="000D2829"/>
    <w:rsid w:val="000E1FD6"/>
    <w:rsid w:val="00113B56"/>
    <w:rsid w:val="00115A9C"/>
    <w:rsid w:val="00150233"/>
    <w:rsid w:val="00153647"/>
    <w:rsid w:val="00157373"/>
    <w:rsid w:val="001615D7"/>
    <w:rsid w:val="00172194"/>
    <w:rsid w:val="001835CE"/>
    <w:rsid w:val="00183DF5"/>
    <w:rsid w:val="001A3CE8"/>
    <w:rsid w:val="001B717D"/>
    <w:rsid w:val="001C168C"/>
    <w:rsid w:val="001F0FCA"/>
    <w:rsid w:val="00201801"/>
    <w:rsid w:val="00203EAA"/>
    <w:rsid w:val="002069CE"/>
    <w:rsid w:val="00213D08"/>
    <w:rsid w:val="0022066F"/>
    <w:rsid w:val="002207D0"/>
    <w:rsid w:val="00240098"/>
    <w:rsid w:val="002408C9"/>
    <w:rsid w:val="002C05A2"/>
    <w:rsid w:val="002C0B2A"/>
    <w:rsid w:val="002C5E47"/>
    <w:rsid w:val="002D497A"/>
    <w:rsid w:val="002D5EA0"/>
    <w:rsid w:val="002F43B1"/>
    <w:rsid w:val="00311818"/>
    <w:rsid w:val="0033511A"/>
    <w:rsid w:val="00343DF9"/>
    <w:rsid w:val="00344ED2"/>
    <w:rsid w:val="003707C3"/>
    <w:rsid w:val="00372F6B"/>
    <w:rsid w:val="003879E7"/>
    <w:rsid w:val="00396B5A"/>
    <w:rsid w:val="003B2B9E"/>
    <w:rsid w:val="003D35DB"/>
    <w:rsid w:val="00410579"/>
    <w:rsid w:val="00417792"/>
    <w:rsid w:val="00432534"/>
    <w:rsid w:val="0043450D"/>
    <w:rsid w:val="0047325E"/>
    <w:rsid w:val="00475A2F"/>
    <w:rsid w:val="00476896"/>
    <w:rsid w:val="0048466D"/>
    <w:rsid w:val="004B42AC"/>
    <w:rsid w:val="0052271C"/>
    <w:rsid w:val="005316A9"/>
    <w:rsid w:val="00534A2D"/>
    <w:rsid w:val="005450DD"/>
    <w:rsid w:val="00564408"/>
    <w:rsid w:val="005B0B48"/>
    <w:rsid w:val="005C22F4"/>
    <w:rsid w:val="005D58EA"/>
    <w:rsid w:val="0061775A"/>
    <w:rsid w:val="00624D25"/>
    <w:rsid w:val="00632256"/>
    <w:rsid w:val="00662465"/>
    <w:rsid w:val="006E3B00"/>
    <w:rsid w:val="007316DF"/>
    <w:rsid w:val="007422FE"/>
    <w:rsid w:val="00743FA9"/>
    <w:rsid w:val="0075748D"/>
    <w:rsid w:val="00760C87"/>
    <w:rsid w:val="00767893"/>
    <w:rsid w:val="007943A3"/>
    <w:rsid w:val="00795560"/>
    <w:rsid w:val="007D23B9"/>
    <w:rsid w:val="007E3D77"/>
    <w:rsid w:val="007E76C9"/>
    <w:rsid w:val="00835047"/>
    <w:rsid w:val="0083746E"/>
    <w:rsid w:val="00852288"/>
    <w:rsid w:val="008543B9"/>
    <w:rsid w:val="0089113E"/>
    <w:rsid w:val="00891551"/>
    <w:rsid w:val="00891F93"/>
    <w:rsid w:val="008A0A1D"/>
    <w:rsid w:val="008B3413"/>
    <w:rsid w:val="008B38A3"/>
    <w:rsid w:val="008E550D"/>
    <w:rsid w:val="008F5C5D"/>
    <w:rsid w:val="00956779"/>
    <w:rsid w:val="00963E73"/>
    <w:rsid w:val="00987C51"/>
    <w:rsid w:val="00997284"/>
    <w:rsid w:val="009A3536"/>
    <w:rsid w:val="009B5D48"/>
    <w:rsid w:val="009E0581"/>
    <w:rsid w:val="00A015FE"/>
    <w:rsid w:val="00A731B9"/>
    <w:rsid w:val="00A85C83"/>
    <w:rsid w:val="00A97D3F"/>
    <w:rsid w:val="00AA0DA3"/>
    <w:rsid w:val="00AD01F6"/>
    <w:rsid w:val="00B01905"/>
    <w:rsid w:val="00B16031"/>
    <w:rsid w:val="00B20CB3"/>
    <w:rsid w:val="00B22B49"/>
    <w:rsid w:val="00B22FA0"/>
    <w:rsid w:val="00B52BBB"/>
    <w:rsid w:val="00B54254"/>
    <w:rsid w:val="00B564D1"/>
    <w:rsid w:val="00B56D83"/>
    <w:rsid w:val="00B77CEF"/>
    <w:rsid w:val="00BB06FD"/>
    <w:rsid w:val="00BC60E9"/>
    <w:rsid w:val="00BE17E8"/>
    <w:rsid w:val="00BE5269"/>
    <w:rsid w:val="00C2035D"/>
    <w:rsid w:val="00C30744"/>
    <w:rsid w:val="00C36C08"/>
    <w:rsid w:val="00C850C8"/>
    <w:rsid w:val="00C902E8"/>
    <w:rsid w:val="00CA0875"/>
    <w:rsid w:val="00CA5AFC"/>
    <w:rsid w:val="00CD6741"/>
    <w:rsid w:val="00D23945"/>
    <w:rsid w:val="00D40C7C"/>
    <w:rsid w:val="00D40F89"/>
    <w:rsid w:val="00D6793B"/>
    <w:rsid w:val="00D70A8A"/>
    <w:rsid w:val="00D903D8"/>
    <w:rsid w:val="00D96906"/>
    <w:rsid w:val="00DC2A9F"/>
    <w:rsid w:val="00DD003D"/>
    <w:rsid w:val="00DE19F3"/>
    <w:rsid w:val="00DE512C"/>
    <w:rsid w:val="00E1472D"/>
    <w:rsid w:val="00E27765"/>
    <w:rsid w:val="00E40E3E"/>
    <w:rsid w:val="00E53071"/>
    <w:rsid w:val="00EA07ED"/>
    <w:rsid w:val="00EB57A8"/>
    <w:rsid w:val="00ED4EE6"/>
    <w:rsid w:val="00EE0FFA"/>
    <w:rsid w:val="00F03964"/>
    <w:rsid w:val="00F03E60"/>
    <w:rsid w:val="00F1341F"/>
    <w:rsid w:val="00F343AE"/>
    <w:rsid w:val="00F359EC"/>
    <w:rsid w:val="00F559E2"/>
    <w:rsid w:val="00F71D26"/>
    <w:rsid w:val="00F75DB9"/>
    <w:rsid w:val="00FA05DA"/>
    <w:rsid w:val="00FA683C"/>
    <w:rsid w:val="00FC7CDF"/>
    <w:rsid w:val="00FD2F66"/>
    <w:rsid w:val="00FD323C"/>
    <w:rsid w:val="00FD7ACE"/>
    <w:rsid w:val="00FE221D"/>
    <w:rsid w:val="00FE321C"/>
    <w:rsid w:val="00FF22E3"/>
    <w:rsid w:val="00FF2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paragraph" w:styleId="Heading3">
    <w:name w:val="heading 3"/>
    <w:basedOn w:val="Normal"/>
    <w:link w:val="Heading3Char"/>
    <w:uiPriority w:val="99"/>
    <w:qFormat/>
    <w:rsid w:val="00CD6741"/>
    <w:pPr>
      <w:spacing w:before="100" w:beforeAutospacing="1" w:after="100" w:afterAutospacing="1"/>
      <w:jc w:val="left"/>
      <w:outlineLvl w:val="2"/>
    </w:pPr>
    <w:rPr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D6741"/>
    <w:rPr>
      <w:rFonts w:ascii="Times New Roman" w:hAnsi="Times New Roman" w:cs="Times New Roman"/>
      <w:b/>
      <w:bCs/>
      <w:sz w:val="27"/>
      <w:szCs w:val="27"/>
      <w:lang w:val="ru-RU" w:eastAsia="ru-RU"/>
    </w:rPr>
  </w:style>
  <w:style w:type="paragraph" w:styleId="ListParagraph">
    <w:name w:val="List Paragraph"/>
    <w:basedOn w:val="Normal"/>
    <w:uiPriority w:val="99"/>
    <w:qFormat/>
    <w:rsid w:val="00F03E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99"/>
    <w:rsid w:val="00FE32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Normal"/>
    <w:uiPriority w:val="99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Footer">
    <w:name w:val="footer"/>
    <w:basedOn w:val="Normal"/>
    <w:link w:val="FooterChar"/>
    <w:uiPriority w:val="99"/>
    <w:rsid w:val="0048466D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8466D"/>
    <w:rPr>
      <w:rFonts w:ascii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C22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22F4"/>
    <w:rPr>
      <w:rFonts w:ascii="Tahoma" w:hAnsi="Tahoma" w:cs="Tahoma"/>
      <w:sz w:val="16"/>
      <w:szCs w:val="16"/>
    </w:rPr>
  </w:style>
  <w:style w:type="paragraph" w:customStyle="1" w:styleId="a">
    <w:name w:val="Знак Знак Знак Знак Знак Знак Знак Знак Знак Знак Знак Знак Знак Знак Знак Знак Знак"/>
    <w:basedOn w:val="Normal"/>
    <w:uiPriority w:val="99"/>
    <w:rsid w:val="00662465"/>
    <w:pPr>
      <w:jc w:val="left"/>
    </w:pPr>
    <w:rPr>
      <w:rFonts w:ascii="Verdana" w:hAnsi="Verdana" w:cs="Verdana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rsid w:val="006624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62465"/>
    <w:rPr>
      <w:rFonts w:ascii="Courier New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uiPriority w:val="99"/>
    <w:semiHidden/>
    <w:rsid w:val="00157373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157373"/>
    <w:pPr>
      <w:jc w:val="left"/>
    </w:pPr>
    <w:rPr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5737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tj">
    <w:name w:val="tj"/>
    <w:basedOn w:val="Normal"/>
    <w:uiPriority w:val="99"/>
    <w:rsid w:val="00157373"/>
    <w:pPr>
      <w:spacing w:before="100" w:beforeAutospacing="1" w:after="100" w:afterAutospacing="1"/>
      <w:jc w:val="left"/>
    </w:pPr>
    <w:rPr>
      <w:sz w:val="24"/>
      <w:szCs w:val="24"/>
      <w:lang w:val="en-US"/>
    </w:rPr>
  </w:style>
  <w:style w:type="character" w:styleId="FootnoteReference">
    <w:name w:val="footnote reference"/>
    <w:basedOn w:val="DefaultParagraphFont"/>
    <w:uiPriority w:val="99"/>
    <w:semiHidden/>
    <w:rsid w:val="00157373"/>
    <w:rPr>
      <w:rFonts w:cs="Times New Roman"/>
      <w:vertAlign w:val="superscript"/>
    </w:rPr>
  </w:style>
  <w:style w:type="character" w:customStyle="1" w:styleId="a0">
    <w:name w:val="Знак Знак"/>
    <w:uiPriority w:val="99"/>
    <w:semiHidden/>
    <w:locked/>
    <w:rsid w:val="00EA07ED"/>
    <w:rPr>
      <w:rFonts w:ascii="Courier New" w:hAnsi="Courier New"/>
      <w:lang w:val="ru-RU" w:eastAsia="ru-RU"/>
    </w:rPr>
  </w:style>
  <w:style w:type="paragraph" w:customStyle="1" w:styleId="ShapkaDocumentu">
    <w:name w:val="Shapka Documentu"/>
    <w:basedOn w:val="Normal"/>
    <w:uiPriority w:val="99"/>
    <w:rsid w:val="008F5C5D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52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219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52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52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752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219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52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52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752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37-88-%D0%B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2</Pages>
  <Words>506</Words>
  <Characters>2890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Кубай С В</cp:lastModifiedBy>
  <cp:revision>15</cp:revision>
  <cp:lastPrinted>2016-07-12T12:41:00Z</cp:lastPrinted>
  <dcterms:created xsi:type="dcterms:W3CDTF">2019-06-19T13:44:00Z</dcterms:created>
  <dcterms:modified xsi:type="dcterms:W3CDTF">2020-11-06T08:31:00Z</dcterms:modified>
</cp:coreProperties>
</file>